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C5E29" w:rsidRPr="0039653D" w:rsidRDefault="005C5E29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9653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E29" w:rsidRPr="0039653D" w:rsidRDefault="005C5E29">
            <w:pPr>
              <w:jc w:val="both"/>
            </w:pPr>
            <w:r w:rsidRPr="0039653D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5C5E29" w:rsidRPr="0039653D" w:rsidRDefault="005C5E29"/>
        </w:tc>
      </w:tr>
      <w:tr w:rsidR="005C5E29" w:rsidRPr="0039653D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2150" w:type="dxa"/>
            <w:tcBorders>
              <w:top w:val="single" w:sz="4" w:space="0" w:color="000000"/>
            </w:tcBorders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1432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1433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1433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1433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831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817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</w:tcPr>
          <w:p w:rsidR="005C5E29" w:rsidRPr="0039653D" w:rsidRDefault="005C5E29"/>
        </w:tc>
        <w:tc>
          <w:tcPr>
            <w:tcW w:w="57" w:type="dxa"/>
          </w:tcPr>
          <w:p w:rsidR="005C5E29" w:rsidRPr="0039653D" w:rsidRDefault="005C5E29"/>
        </w:tc>
      </w:tr>
      <w:tr w:rsidR="005C5E29" w:rsidRPr="0039653D">
        <w:trPr>
          <w:trHeight w:hRule="exact" w:val="444"/>
        </w:trPr>
        <w:tc>
          <w:tcPr>
            <w:tcW w:w="13425" w:type="dxa"/>
          </w:tcPr>
          <w:p w:rsidR="005C5E29" w:rsidRPr="0039653D" w:rsidRDefault="005C5E29"/>
        </w:tc>
        <w:tc>
          <w:tcPr>
            <w:tcW w:w="2150" w:type="dxa"/>
            <w:shd w:val="clear" w:color="auto" w:fill="FFFFFF"/>
          </w:tcPr>
          <w:p w:rsidR="005C5E29" w:rsidRPr="0039653D" w:rsidRDefault="005C5E29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39653D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5C5E29" w:rsidRPr="0039653D" w:rsidRDefault="005C5E29"/>
        </w:tc>
      </w:tr>
    </w:tbl>
    <w:p w:rsidR="005C5E29" w:rsidRDefault="005C5E29"/>
    <w:sectPr w:rsidR="005C5E29" w:rsidSect="00417E0B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7E0B"/>
    <w:rsid w:val="0039653D"/>
    <w:rsid w:val="00417E0B"/>
    <w:rsid w:val="005C5E29"/>
    <w:rsid w:val="00707FEF"/>
    <w:rsid w:val="00EB1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E0B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2012-01-30T08:44:00Z</dcterms:created>
  <dcterms:modified xsi:type="dcterms:W3CDTF">2012-01-30T08:44:00Z</dcterms:modified>
</cp:coreProperties>
</file>